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643"/>
        <w:gridCol w:w="6161"/>
        <w:gridCol w:w="1134"/>
        <w:gridCol w:w="153"/>
        <w:gridCol w:w="981"/>
        <w:gridCol w:w="597"/>
        <w:gridCol w:w="236"/>
        <w:gridCol w:w="18"/>
        <w:gridCol w:w="1327"/>
        <w:gridCol w:w="1585"/>
      </w:tblGrid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54B" w:rsidRDefault="008D554B" w:rsidP="00CD3A08">
            <w:r>
              <w:t>Приложение 1</w:t>
            </w:r>
          </w:p>
        </w:tc>
      </w:tr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54B" w:rsidRDefault="008D554B" w:rsidP="00CD3A0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BEC" w:rsidRDefault="00B85929" w:rsidP="00540BEC">
            <w:r>
              <w:t>от 16 декабря 2022 года № 28-290</w:t>
            </w:r>
          </w:p>
          <w:p w:rsidR="008D554B" w:rsidRDefault="008D554B" w:rsidP="00CD3A08"/>
        </w:tc>
      </w:tr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28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</w:tr>
      <w:tr w:rsidR="008D554B" w:rsidTr="009F0102">
        <w:trPr>
          <w:cantSplit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929" w:rsidRPr="003D7B82" w:rsidRDefault="00B85929" w:rsidP="00B85929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  <w:p w:rsidR="00B85929" w:rsidRDefault="00B85929" w:rsidP="00B85929">
            <w:pPr>
              <w:jc w:val="center"/>
              <w:rPr>
                <w:rFonts w:cs="Calibri"/>
                <w:szCs w:val="28"/>
              </w:rPr>
            </w:pPr>
            <w:r w:rsidRPr="00B85448">
              <w:rPr>
                <w:szCs w:val="28"/>
              </w:rPr>
              <w:t>(в редакции решени</w:t>
            </w:r>
            <w:r>
              <w:rPr>
                <w:szCs w:val="28"/>
              </w:rPr>
              <w:t>й</w:t>
            </w:r>
            <w:r w:rsidRPr="00B85448">
              <w:rPr>
                <w:szCs w:val="28"/>
              </w:rPr>
              <w:t xml:space="preserve"> Саратовской городской Думы </w:t>
            </w:r>
            <w:r w:rsidRPr="00B85448">
              <w:rPr>
                <w:rFonts w:cs="Calibri"/>
                <w:szCs w:val="28"/>
              </w:rPr>
              <w:t>от</w:t>
            </w:r>
            <w:r>
              <w:rPr>
                <w:rFonts w:cs="Calibri"/>
                <w:szCs w:val="28"/>
              </w:rPr>
              <w:t xml:space="preserve"> 17 февраля 2023 года № 31-325, 31 марта 2023 года № 32-345, </w:t>
            </w:r>
          </w:p>
          <w:p w:rsidR="00B85929" w:rsidRDefault="00B85929" w:rsidP="00B85929">
            <w:pPr>
              <w:jc w:val="center"/>
            </w:pPr>
            <w:r>
              <w:rPr>
                <w:rFonts w:cs="Calibri"/>
                <w:szCs w:val="28"/>
              </w:rPr>
              <w:t xml:space="preserve">28 апреля 2023 года № 33-361, 26 мая 2023 года № 34-370, </w:t>
            </w:r>
            <w:r w:rsidRPr="00251D51">
              <w:t xml:space="preserve">30 июня </w:t>
            </w:r>
            <w:r w:rsidRPr="00E81656">
              <w:t>2023 года № 36-378</w:t>
            </w:r>
            <w:r>
              <w:t>, 28 июл</w:t>
            </w:r>
            <w:r w:rsidRPr="00251D51">
              <w:t xml:space="preserve">я </w:t>
            </w:r>
            <w:r w:rsidRPr="00E81656">
              <w:t xml:space="preserve">2023 года </w:t>
            </w:r>
            <w:r>
              <w:t xml:space="preserve">№ </w:t>
            </w:r>
            <w:r w:rsidRPr="00E81656">
              <w:t>3</w:t>
            </w:r>
            <w:r>
              <w:t>7</w:t>
            </w:r>
            <w:r w:rsidRPr="00E81656">
              <w:t>-</w:t>
            </w:r>
            <w:r>
              <w:t xml:space="preserve">386, </w:t>
            </w:r>
          </w:p>
          <w:p w:rsidR="008D554B" w:rsidRDefault="00B85929" w:rsidP="00B85929">
            <w:pPr>
              <w:jc w:val="center"/>
              <w:rPr>
                <w:rFonts w:cs="Calibri"/>
                <w:szCs w:val="28"/>
              </w:rPr>
            </w:pPr>
            <w:r>
              <w:t>29 сентября 2023 года № 40-397, 27 октября 2023 года № 42-409, 24 ноября 2023 года № 43-418</w:t>
            </w:r>
            <w:r w:rsidR="00E56A01">
              <w:t>, 22 декабря 2023 года № 45-446</w:t>
            </w:r>
            <w:r>
              <w:rPr>
                <w:rFonts w:cs="Calibri"/>
                <w:szCs w:val="28"/>
              </w:rPr>
              <w:t>)</w:t>
            </w:r>
          </w:p>
          <w:p w:rsidR="00E56A01" w:rsidRDefault="00E56A01" w:rsidP="00B85929">
            <w:pPr>
              <w:jc w:val="center"/>
            </w:pPr>
          </w:p>
        </w:tc>
      </w:tr>
      <w:tr w:rsidR="008D554B" w:rsidTr="009F0102">
        <w:trPr>
          <w:cantSplit/>
        </w:trPr>
        <w:tc>
          <w:tcPr>
            <w:tcW w:w="259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744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157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158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</w:tr>
      <w:tr w:rsidR="008D554B" w:rsidTr="009F0102">
        <w:trPr>
          <w:cantSplit/>
        </w:trPr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74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тыс. руб.</w:t>
            </w:r>
          </w:p>
        </w:tc>
      </w:tr>
      <w:tr w:rsidR="008D554B" w:rsidTr="009F0102">
        <w:trPr>
          <w:cantSplit/>
          <w:trHeight w:val="285"/>
        </w:trPr>
        <w:tc>
          <w:tcPr>
            <w:tcW w:w="259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Код</w:t>
            </w:r>
          </w:p>
        </w:tc>
        <w:tc>
          <w:tcPr>
            <w:tcW w:w="7448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2025 год</w:t>
            </w:r>
          </w:p>
        </w:tc>
      </w:tr>
      <w:tr w:rsidR="008D554B" w:rsidTr="009F0102">
        <w:trPr>
          <w:cantSplit/>
          <w:trHeight w:val="285"/>
        </w:trPr>
        <w:tc>
          <w:tcPr>
            <w:tcW w:w="2594" w:type="dxa"/>
            <w:gridSpan w:val="2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7448" w:type="dxa"/>
            <w:gridSpan w:val="3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1578" w:type="dxa"/>
            <w:gridSpan w:val="2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1581" w:type="dxa"/>
            <w:gridSpan w:val="3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1585" w:type="dxa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</w:tr>
    </w:tbl>
    <w:p w:rsidR="008D554B" w:rsidRPr="008D554B" w:rsidRDefault="008D554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8D554B" w:rsidTr="008D554B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D554B" w:rsidRDefault="008D554B" w:rsidP="00CD3A0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11 876 597,6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11 794 585,1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12 566 002,4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7 800 253,4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8 371 813,0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7 800 253,4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8 371 813,0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248 726,0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303 286,0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rPr>
                <w:color w:val="FF0000"/>
              </w:rPr>
              <w:t>-1 500,0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8 548,0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35 226,0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39 099,0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255 639,0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2 551 725,8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2 756 111,0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836 125,8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734 556,0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1 309 555,0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1 552 938,0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406 045,0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468 617,0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180 343,8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260 006,0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662 095,9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615 301,1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601 875,3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513 768,9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498 067,5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498 067,5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363 710,0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367 715,0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47 604,2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33 435,0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127,2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102 310,3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96 790,3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96 790,3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13 729,6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10 182,0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83 139,4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64 430,2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51 188,1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29 195,6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16 360,6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16 360,6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133 263,4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92 815,0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97 058,6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91 738,2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846,1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1 076,8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35 358,7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138 551,6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53 477,1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52 870,7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15 264,4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3 589,3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44 577,9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9 415,8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1 389,0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3 314,5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47 436,3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34 942,3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26 842,6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6 334,8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5 572,1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1 17 15020 04 0000 150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Инициативные платежи, зачисляемые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24 341 703,7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14 932 016,7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12 837 809,6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24 385 637,2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14 932 016,7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12 837 809,6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12 469 280,7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6 517 970,4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4 425 115,3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4 421 898,2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1 398 698,8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267 707,1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11 752,4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11 040,4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443 481,5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443 123,0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784 965,2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162 484,5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2 02 25401 04 0000 150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1 226 878,2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1 714 227,7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7 034,9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16 824,9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99 895,5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6 654,0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41 059,7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355 618,1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3 542,3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236 155,4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714 300,4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2 02 29999 04 0073 150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5 800,4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496 380,0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84 630,0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3 878,5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3 662,9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746 000,0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14 852,6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25 086,4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36 629,3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3 000,6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3 027,6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19 357,2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231 700,0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1 378 549,3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323 987,7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48 918,0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2 02 29999 04 0134 150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8 866 674,9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8 154 727,9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8 162 258,1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5 193 391,9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4 802 177,5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12 216,0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12 216,0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5 638,2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5 638,2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2 819,1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2 819,1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37 117,9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37 117,9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31 009,9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31 009,9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10 468,5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10 468,5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224 229,5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315 934,9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171 117,8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186 724,2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107 092,2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113 023,0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19 019,8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19 212,4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7 935,2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7 242,3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7 242,3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2 708 597,9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2 307 743,5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805,1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585,3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44 910,0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22 455,0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3 288,9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3 288,9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1 040,6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1 770,1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285 913,2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282 806,8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3 049 681,6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259 318,4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250 436,2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71 129,0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70 512,1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28 688,7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132 434,6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2 02 49999 04 0017 150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 городских округов области на стимулирование (поощрение) социально-экономического развития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7 832,8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252 032,0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строительству объектов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179 924,1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169 681,0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2 02 49999 04 0069 150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679 463,3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302 117,0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27 593,4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223 156,4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2 02 49999 04 0094 150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устройство "спортивного ядра" на территории образовательного учреждения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2 02 49999 04 0104 150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п.Жасминный, п.Рейник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2 02 49999 04 0109 150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rPr>
                <w:color w:val="FF0000"/>
              </w:rPr>
              <w:t>-44 637,6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D554B" w:rsidRDefault="008D554B" w:rsidP="00CD3A0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rPr>
                <w:color w:val="FF0000"/>
              </w:rPr>
              <w:t>-44 637,6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36 218 301,3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26 726 601,8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right"/>
            </w:pPr>
            <w:r>
              <w:t>25 403 812,0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</w:tr>
      <w:tr w:rsidR="008D554B" w:rsidTr="008D554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</w:tr>
    </w:tbl>
    <w:p w:rsidR="00E2598B" w:rsidRPr="008D554B" w:rsidRDefault="00E2598B" w:rsidP="008D554B"/>
    <w:sectPr w:rsidR="00E2598B" w:rsidRPr="008D554B" w:rsidSect="00B85929">
      <w:headerReference w:type="even" r:id="rId7"/>
      <w:headerReference w:type="default" r:id="rId8"/>
      <w:pgSz w:w="16838" w:h="11906" w:orient="landscape"/>
      <w:pgMar w:top="1702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418" w:rsidRDefault="00AD1418" w:rsidP="008D554B">
      <w:r>
        <w:separator/>
      </w:r>
    </w:p>
  </w:endnote>
  <w:endnote w:type="continuationSeparator" w:id="1">
    <w:p w:rsidR="00AD1418" w:rsidRDefault="00AD1418" w:rsidP="008D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418" w:rsidRDefault="00AD1418" w:rsidP="008D554B">
      <w:r>
        <w:separator/>
      </w:r>
    </w:p>
  </w:footnote>
  <w:footnote w:type="continuationSeparator" w:id="1">
    <w:p w:rsidR="00AD1418" w:rsidRDefault="00AD1418" w:rsidP="008D5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4B" w:rsidRDefault="00B652A0" w:rsidP="00327C3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D554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554B" w:rsidRDefault="008D55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4B" w:rsidRDefault="00B652A0" w:rsidP="00327C3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D554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6A01">
      <w:rPr>
        <w:rStyle w:val="a9"/>
        <w:noProof/>
      </w:rPr>
      <w:t>2</w:t>
    </w:r>
    <w:r>
      <w:rPr>
        <w:rStyle w:val="a9"/>
      </w:rPr>
      <w:fldChar w:fldCharType="end"/>
    </w:r>
  </w:p>
  <w:p w:rsidR="008D554B" w:rsidRDefault="008D55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8D554B"/>
    <w:rsid w:val="001D461B"/>
    <w:rsid w:val="002C3F39"/>
    <w:rsid w:val="00540BEC"/>
    <w:rsid w:val="006808C6"/>
    <w:rsid w:val="007D5D7C"/>
    <w:rsid w:val="00894FAD"/>
    <w:rsid w:val="008D554B"/>
    <w:rsid w:val="009B456F"/>
    <w:rsid w:val="009F0102"/>
    <w:rsid w:val="00A24CAF"/>
    <w:rsid w:val="00AD1418"/>
    <w:rsid w:val="00AE2760"/>
    <w:rsid w:val="00B652A0"/>
    <w:rsid w:val="00B85929"/>
    <w:rsid w:val="00B912FD"/>
    <w:rsid w:val="00C83D16"/>
    <w:rsid w:val="00E2598B"/>
    <w:rsid w:val="00E56A01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5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554B"/>
    <w:rPr>
      <w:color w:val="800080"/>
      <w:u w:val="single"/>
    </w:rPr>
  </w:style>
  <w:style w:type="paragraph" w:customStyle="1" w:styleId="xl63">
    <w:name w:val="xl63"/>
    <w:basedOn w:val="a"/>
    <w:rsid w:val="008D554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8D554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8D5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8D55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8D5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8D554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8D5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8D55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8D5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8D55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8D554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8D55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8D554B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8D554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8D554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8D554B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8D554B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8D554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8D5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8D55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8D55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8D55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8D5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8D55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8D55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8D554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8D554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8D5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8D55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8D554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8D554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8D554B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D5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554B"/>
  </w:style>
  <w:style w:type="paragraph" w:styleId="a7">
    <w:name w:val="footer"/>
    <w:basedOn w:val="a"/>
    <w:link w:val="a8"/>
    <w:uiPriority w:val="99"/>
    <w:semiHidden/>
    <w:unhideWhenUsed/>
    <w:rsid w:val="008D5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554B"/>
  </w:style>
  <w:style w:type="character" w:styleId="a9">
    <w:name w:val="page number"/>
    <w:basedOn w:val="a0"/>
    <w:uiPriority w:val="99"/>
    <w:semiHidden/>
    <w:unhideWhenUsed/>
    <w:rsid w:val="008D5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16</Pages>
  <Words>4491</Words>
  <Characters>25604</Characters>
  <Application>Microsoft Office Word</Application>
  <DocSecurity>0</DocSecurity>
  <Lines>213</Lines>
  <Paragraphs>60</Paragraphs>
  <ScaleCrop>false</ScaleCrop>
  <Company/>
  <LinksUpToDate>false</LinksUpToDate>
  <CharactersWithSpaces>30035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Самсонова Елена Эдуардовна</cp:lastModifiedBy>
  <cp:revision>3</cp:revision>
  <dcterms:created xsi:type="dcterms:W3CDTF">2023-12-26T10:40:00Z</dcterms:created>
  <dcterms:modified xsi:type="dcterms:W3CDTF">2023-12-26T10:42:00Z</dcterms:modified>
</cp:coreProperties>
</file>